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DC0" w:rsidRDefault="00A36DC0" w:rsidP="00015110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</w:t>
      </w:r>
    </w:p>
    <w:p w:rsidR="00A36DC0" w:rsidRDefault="00A36DC0" w:rsidP="00015110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ЗУБОВО-ПОЛЯНСКОГО МУНИЦИПАЛЬНОГО РАЙОНА</w:t>
      </w:r>
    </w:p>
    <w:p w:rsidR="00A36DC0" w:rsidRDefault="00A36DC0" w:rsidP="00015110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РЕСПУБЛИКИ МОРДОВИЯ</w:t>
      </w:r>
    </w:p>
    <w:p w:rsidR="00A36DC0" w:rsidRDefault="00A36DC0" w:rsidP="00015110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36DC0" w:rsidRDefault="00A36DC0" w:rsidP="00015110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A36DC0" w:rsidRDefault="00A36DC0" w:rsidP="00015110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36DC0" w:rsidRDefault="00A36DC0" w:rsidP="0069743C">
      <w:pPr>
        <w:spacing w:after="120" w:line="240" w:lineRule="auto"/>
        <w:ind w:lef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«23» июня 2014 года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  №867</w:t>
      </w:r>
    </w:p>
    <w:p w:rsidR="00A36DC0" w:rsidRDefault="00A36DC0" w:rsidP="0069743C">
      <w:pPr>
        <w:spacing w:after="120" w:line="240" w:lineRule="auto"/>
        <w:ind w:left="-567"/>
        <w:rPr>
          <w:rFonts w:ascii="Times New Roman" w:hAnsi="Times New Roman"/>
          <w:sz w:val="28"/>
          <w:szCs w:val="28"/>
        </w:rPr>
      </w:pPr>
    </w:p>
    <w:p w:rsidR="00A36DC0" w:rsidRDefault="00A36DC0" w:rsidP="005E67E8">
      <w:pPr>
        <w:spacing w:after="12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  <w:r w:rsidRPr="005E67E8">
        <w:rPr>
          <w:rFonts w:ascii="Times New Roman" w:hAnsi="Times New Roman"/>
          <w:b/>
          <w:sz w:val="28"/>
          <w:szCs w:val="28"/>
        </w:rPr>
        <w:t xml:space="preserve">О подготовке к </w:t>
      </w:r>
      <w:r>
        <w:rPr>
          <w:rFonts w:ascii="Times New Roman" w:hAnsi="Times New Roman"/>
          <w:b/>
          <w:sz w:val="28"/>
          <w:szCs w:val="28"/>
        </w:rPr>
        <w:t>водообеспечению</w:t>
      </w:r>
      <w:r w:rsidRPr="005E67E8">
        <w:rPr>
          <w:rFonts w:ascii="Times New Roman" w:hAnsi="Times New Roman"/>
          <w:b/>
          <w:sz w:val="28"/>
          <w:szCs w:val="28"/>
        </w:rPr>
        <w:t xml:space="preserve"> населения в период </w:t>
      </w:r>
    </w:p>
    <w:p w:rsidR="00A36DC0" w:rsidRPr="005E67E8" w:rsidRDefault="00A36DC0" w:rsidP="005E67E8">
      <w:pPr>
        <w:spacing w:after="12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  <w:r w:rsidRPr="005E67E8">
        <w:rPr>
          <w:rFonts w:ascii="Times New Roman" w:hAnsi="Times New Roman"/>
          <w:b/>
          <w:sz w:val="28"/>
          <w:szCs w:val="28"/>
        </w:rPr>
        <w:t>вероятного маловодия в Зубово-Полянском муниципальном районе</w:t>
      </w:r>
    </w:p>
    <w:p w:rsidR="00A36DC0" w:rsidRDefault="00A36DC0" w:rsidP="0069743C">
      <w:pPr>
        <w:spacing w:after="120" w:line="240" w:lineRule="auto"/>
        <w:ind w:left="-567"/>
        <w:rPr>
          <w:rFonts w:ascii="Times New Roman" w:hAnsi="Times New Roman"/>
          <w:sz w:val="28"/>
          <w:szCs w:val="28"/>
        </w:rPr>
      </w:pPr>
    </w:p>
    <w:p w:rsidR="00A36DC0" w:rsidRPr="0069743C" w:rsidRDefault="00A36DC0" w:rsidP="0069743C">
      <w:pPr>
        <w:pStyle w:val="NoSpacing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69743C">
        <w:rPr>
          <w:rFonts w:ascii="Times New Roman" w:hAnsi="Times New Roman"/>
          <w:sz w:val="28"/>
          <w:szCs w:val="28"/>
        </w:rPr>
        <w:t xml:space="preserve">В целях предупреждения и ликвидации чрезвычайных ситуаций, связанных с водообеспечением населения в период вероятногомаловодия и выполнения постановления Правительства Российской Федерации от 20 ноября </w:t>
      </w:r>
      <w:smartTag w:uri="urn:schemas-microsoft-com:office:smarttags" w:element="metricconverter">
        <w:smartTagPr>
          <w:attr w:name="ProductID" w:val="2006 г"/>
        </w:smartTagPr>
        <w:r w:rsidRPr="0069743C">
          <w:rPr>
            <w:rFonts w:ascii="Times New Roman" w:hAnsi="Times New Roman"/>
            <w:sz w:val="28"/>
            <w:szCs w:val="28"/>
          </w:rPr>
          <w:t>2006 г</w:t>
        </w:r>
      </w:smartTag>
      <w:r w:rsidRPr="0069743C">
        <w:rPr>
          <w:rFonts w:ascii="Times New Roman" w:hAnsi="Times New Roman"/>
          <w:sz w:val="28"/>
          <w:szCs w:val="28"/>
        </w:rPr>
        <w:t>. № 703 «Об утверждении правил резервирования источников питьевого и хозяйственно-бытового водоснабжения»</w:t>
      </w:r>
      <w:r>
        <w:rPr>
          <w:rFonts w:ascii="Times New Roman" w:hAnsi="Times New Roman"/>
          <w:sz w:val="28"/>
          <w:szCs w:val="28"/>
        </w:rPr>
        <w:t>, Распоряжения Комиссии по предупреждению и ликвидации чрезвычайных ситуаций и обеспечению пожарной безопасности при Правительстве Республики Мордовия от 19.06.2014 г. №4</w:t>
      </w:r>
    </w:p>
    <w:p w:rsidR="00A36DC0" w:rsidRDefault="00A36DC0" w:rsidP="00475DE5">
      <w:pPr>
        <w:spacing w:after="120" w:line="240" w:lineRule="auto"/>
        <w:ind w:left="-567"/>
        <w:rPr>
          <w:rFonts w:ascii="Times New Roman" w:hAnsi="Times New Roman"/>
          <w:sz w:val="28"/>
          <w:szCs w:val="28"/>
        </w:rPr>
      </w:pPr>
    </w:p>
    <w:p w:rsidR="00A36DC0" w:rsidRDefault="00A36DC0" w:rsidP="00015110">
      <w:pPr>
        <w:spacing w:after="120" w:line="240" w:lineRule="auto"/>
        <w:ind w:lef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ПОСТАНОВЛЯЕТ:</w:t>
      </w:r>
    </w:p>
    <w:p w:rsidR="00A36DC0" w:rsidRPr="0069743C" w:rsidRDefault="00A36DC0" w:rsidP="006338D6">
      <w:pPr>
        <w:pStyle w:val="ListParagraph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hanging="720"/>
        <w:jc w:val="both"/>
        <w:rPr>
          <w:rFonts w:ascii="Times New Roman" w:hAnsi="Times New Roman"/>
          <w:sz w:val="24"/>
          <w:szCs w:val="24"/>
        </w:rPr>
      </w:pPr>
      <w:r w:rsidRPr="0069743C">
        <w:rPr>
          <w:rFonts w:ascii="Times New Roman" w:hAnsi="Times New Roman"/>
          <w:color w:val="000000"/>
          <w:sz w:val="30"/>
          <w:szCs w:val="30"/>
        </w:rPr>
        <w:t xml:space="preserve">Рекомендовать </w:t>
      </w:r>
      <w:r>
        <w:rPr>
          <w:rFonts w:ascii="Times New Roman" w:hAnsi="Times New Roman"/>
          <w:color w:val="000000"/>
          <w:sz w:val="30"/>
          <w:szCs w:val="30"/>
        </w:rPr>
        <w:t>руководителям ООО «Водоканал», ООО «Зубова-Полянаводоканал», ООО «ЖКХ Явас», ООО «ЖИЛКОМСЕРВИС Зубова Поляна»:</w:t>
      </w:r>
    </w:p>
    <w:p w:rsidR="00A36DC0" w:rsidRPr="006338D6" w:rsidRDefault="00A36DC0" w:rsidP="006338D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338D6">
        <w:rPr>
          <w:rFonts w:ascii="Times New Roman" w:hAnsi="Times New Roman"/>
          <w:color w:val="000000"/>
          <w:sz w:val="28"/>
          <w:szCs w:val="28"/>
        </w:rPr>
        <w:t>- создать резервные транспортные емкости для доставки и распределению воды населению Зубово-Полян</w:t>
      </w:r>
      <w:r>
        <w:rPr>
          <w:rFonts w:ascii="Times New Roman" w:hAnsi="Times New Roman"/>
          <w:color w:val="000000"/>
          <w:sz w:val="28"/>
          <w:szCs w:val="28"/>
        </w:rPr>
        <w:t>ского</w:t>
      </w:r>
      <w:r w:rsidRPr="006338D6">
        <w:rPr>
          <w:rFonts w:ascii="Times New Roman" w:hAnsi="Times New Roman"/>
          <w:color w:val="000000"/>
          <w:sz w:val="28"/>
          <w:szCs w:val="28"/>
        </w:rPr>
        <w:t xml:space="preserve"> муниципального района для покрытия дефицита в ней в случае возникновения чрезвычайных ситуаций;</w:t>
      </w:r>
    </w:p>
    <w:p w:rsidR="00A36DC0" w:rsidRPr="006338D6" w:rsidRDefault="00A36DC0" w:rsidP="006338D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338D6">
        <w:rPr>
          <w:rFonts w:ascii="Times New Roman" w:hAnsi="Times New Roman"/>
          <w:color w:val="000000"/>
          <w:sz w:val="28"/>
          <w:szCs w:val="28"/>
        </w:rPr>
        <w:t>- создать необходимый запас хлорной извести для обеспечения эпидемической безопасности воды на водопроводных станциях;</w:t>
      </w:r>
    </w:p>
    <w:p w:rsidR="00A36DC0" w:rsidRPr="006338D6" w:rsidRDefault="00A36DC0" w:rsidP="00D75ACA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6338D6">
        <w:rPr>
          <w:rFonts w:ascii="Times New Roman" w:hAnsi="Times New Roman"/>
          <w:color w:val="000000"/>
          <w:sz w:val="28"/>
          <w:szCs w:val="28"/>
        </w:rPr>
        <w:t>- организовать проверку резервных источников водоснабжения на предмет возможности их использования в случае выхода из строя основного источника водоснабжения.</w:t>
      </w:r>
    </w:p>
    <w:p w:rsidR="00A36DC0" w:rsidRDefault="00A36DC0" w:rsidP="00D75ACA">
      <w:pPr>
        <w:spacing w:after="120"/>
        <w:ind w:hanging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   Контроль за исполнением данного постановления возложить на заместителя          Главы администрации Зубово-Полянского муниципального района Республики Мордовия А.Н. Нечаева. </w:t>
      </w:r>
    </w:p>
    <w:p w:rsidR="00A36DC0" w:rsidRDefault="00A36DC0" w:rsidP="005E67E8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:rsidR="00A36DC0" w:rsidRPr="005E67E8" w:rsidRDefault="00A36DC0" w:rsidP="005E67E8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E67E8">
        <w:rPr>
          <w:rFonts w:ascii="Times New Roman" w:hAnsi="Times New Roman"/>
          <w:b/>
          <w:sz w:val="28"/>
          <w:szCs w:val="28"/>
        </w:rPr>
        <w:t>Глава администрации Зубово-Полянского</w:t>
      </w:r>
    </w:p>
    <w:p w:rsidR="00A36DC0" w:rsidRPr="00FC060C" w:rsidRDefault="00A36DC0" w:rsidP="000152D1">
      <w:pPr>
        <w:pStyle w:val="ListParagraph"/>
        <w:spacing w:after="12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муниципального района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                            С.С. Сурдин</w:t>
      </w:r>
    </w:p>
    <w:sectPr w:rsidR="00A36DC0" w:rsidRPr="00FC060C" w:rsidSect="0069743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57323"/>
    <w:multiLevelType w:val="hybridMultilevel"/>
    <w:tmpl w:val="75E2D29E"/>
    <w:lvl w:ilvl="0" w:tplc="029C8B6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15A58CA"/>
    <w:multiLevelType w:val="hybridMultilevel"/>
    <w:tmpl w:val="5B24C772"/>
    <w:lvl w:ilvl="0" w:tplc="4A724FE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28450C23"/>
    <w:multiLevelType w:val="hybridMultilevel"/>
    <w:tmpl w:val="1F30E9D4"/>
    <w:lvl w:ilvl="0" w:tplc="A942E530">
      <w:start w:val="1"/>
      <w:numFmt w:val="decimal"/>
      <w:lvlText w:val="%1."/>
      <w:lvlJc w:val="left"/>
      <w:pPr>
        <w:ind w:left="-20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3">
    <w:nsid w:val="34710B8B"/>
    <w:multiLevelType w:val="hybridMultilevel"/>
    <w:tmpl w:val="3DBE12EC"/>
    <w:lvl w:ilvl="0" w:tplc="4C20D46E">
      <w:start w:val="1"/>
      <w:numFmt w:val="decimal"/>
      <w:lvlText w:val="%1."/>
      <w:lvlJc w:val="left"/>
      <w:pPr>
        <w:ind w:left="3" w:hanging="5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4">
    <w:nsid w:val="5CBB4A21"/>
    <w:multiLevelType w:val="hybridMultilevel"/>
    <w:tmpl w:val="61D832F0"/>
    <w:lvl w:ilvl="0" w:tplc="61EE722C">
      <w:start w:val="1"/>
      <w:numFmt w:val="decimal"/>
      <w:lvlText w:val="%1."/>
      <w:lvlJc w:val="left"/>
      <w:pPr>
        <w:ind w:left="-20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5">
    <w:nsid w:val="608B741A"/>
    <w:multiLevelType w:val="hybridMultilevel"/>
    <w:tmpl w:val="5CE681FE"/>
    <w:lvl w:ilvl="0" w:tplc="1D189608">
      <w:start w:val="2"/>
      <w:numFmt w:val="decimal"/>
      <w:lvlText w:val="%1."/>
      <w:lvlJc w:val="left"/>
      <w:pPr>
        <w:ind w:left="-20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5110"/>
    <w:rsid w:val="00015110"/>
    <w:rsid w:val="000152D1"/>
    <w:rsid w:val="00046723"/>
    <w:rsid w:val="00157E3A"/>
    <w:rsid w:val="001A4F74"/>
    <w:rsid w:val="003326D0"/>
    <w:rsid w:val="00475DE5"/>
    <w:rsid w:val="005E67E8"/>
    <w:rsid w:val="006338D6"/>
    <w:rsid w:val="0069743C"/>
    <w:rsid w:val="006C4BE5"/>
    <w:rsid w:val="007A0ACF"/>
    <w:rsid w:val="008815D0"/>
    <w:rsid w:val="00974B96"/>
    <w:rsid w:val="009B7CC7"/>
    <w:rsid w:val="00A36DC0"/>
    <w:rsid w:val="00D25CDC"/>
    <w:rsid w:val="00D75ACA"/>
    <w:rsid w:val="00DB51E8"/>
    <w:rsid w:val="00E514ED"/>
    <w:rsid w:val="00EE4894"/>
    <w:rsid w:val="00F06931"/>
    <w:rsid w:val="00FC0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4B96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25CDC"/>
    <w:pPr>
      <w:ind w:left="720"/>
      <w:contextualSpacing/>
    </w:pPr>
  </w:style>
  <w:style w:type="paragraph" w:styleId="NoSpacing">
    <w:name w:val="No Spacing"/>
    <w:uiPriority w:val="99"/>
    <w:qFormat/>
    <w:rsid w:val="0069743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124</TotalTime>
  <Pages>1</Pages>
  <Words>247</Words>
  <Characters>1412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zbp-01</cp:lastModifiedBy>
  <cp:revision>15</cp:revision>
  <cp:lastPrinted>2014-06-24T12:22:00Z</cp:lastPrinted>
  <dcterms:created xsi:type="dcterms:W3CDTF">2011-05-20T07:57:00Z</dcterms:created>
  <dcterms:modified xsi:type="dcterms:W3CDTF">2015-12-11T08:59:00Z</dcterms:modified>
</cp:coreProperties>
</file>